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CB8" w:rsidRDefault="00C07CB8">
      <w:pPr>
        <w:spacing w:line="360" w:lineRule="auto"/>
        <w:ind w:firstLine="708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ОБЪЯВЛЕНИЕ</w:t>
      </w:r>
    </w:p>
    <w:p w:rsidR="00C07CB8" w:rsidRDefault="00C07CB8">
      <w:pPr>
        <w:spacing w:line="360" w:lineRule="auto"/>
        <w:ind w:firstLine="708"/>
        <w:jc w:val="both"/>
        <w:rPr>
          <w:rFonts w:ascii="Times New Roman" w:hAnsi="Times New Roman"/>
          <w:sz w:val="24"/>
        </w:rPr>
      </w:pPr>
    </w:p>
    <w:p w:rsidR="00C07CB8" w:rsidRDefault="00C07CB8">
      <w:pPr>
        <w:spacing w:line="360" w:lineRule="auto"/>
        <w:ind w:firstLine="708"/>
        <w:jc w:val="both"/>
        <w:rPr>
          <w:rFonts w:ascii="Times New Roman" w:hAnsi="Times New Roman"/>
          <w:sz w:val="24"/>
        </w:rPr>
      </w:pPr>
    </w:p>
    <w:p w:rsidR="00C07CB8" w:rsidRDefault="00C07CB8">
      <w:pPr>
        <w:spacing w:line="36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Павловская сельская администрация Унечского муниципального района объявляет конкурс на замещение вакантной должности:</w:t>
      </w:r>
    </w:p>
    <w:p w:rsidR="00C07CB8" w:rsidRDefault="00C07CB8">
      <w:pPr>
        <w:spacing w:line="36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старшей должности муниципальной службы </w:t>
      </w:r>
      <w:r>
        <w:rPr>
          <w:rFonts w:ascii="Times New Roman" w:hAnsi="Times New Roman"/>
          <w:sz w:val="24"/>
          <w:u w:val="single"/>
        </w:rPr>
        <w:t>Ведущего специалиста</w:t>
      </w:r>
    </w:p>
    <w:p w:rsidR="00C07CB8" w:rsidRDefault="00C07CB8">
      <w:pPr>
        <w:spacing w:line="36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Квалификационные требования: высшее либо среднее специальное образование или образование, считающееся равноценным, и стаж работы по специальности не менее 3-х лет. </w:t>
      </w:r>
    </w:p>
    <w:p w:rsidR="00C07CB8" w:rsidRDefault="00C07CB8">
      <w:pPr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Условия проведения конкурса:</w:t>
      </w:r>
    </w:p>
    <w:p w:rsidR="00C07CB8" w:rsidRDefault="00C07CB8">
      <w:pPr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-Конкурс заключается в оценке профессионального уровня претендентов на замещение вакантной должности, их соответствия установленным квалификационным требованиям к соответствующей должности муниципальной службы.</w:t>
      </w:r>
    </w:p>
    <w:p w:rsidR="00C07CB8" w:rsidRDefault="00C07CB8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Дата, время, место проведения конкурса 15 июня 2016 года 11 час.00 мин., помещение Павловской сельской администрации.</w:t>
      </w:r>
    </w:p>
    <w:p w:rsidR="00C07CB8" w:rsidRDefault="00C07CB8">
      <w:pPr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муниципальной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Федерации, Брянской области методов оценки профессиональных и личностных качеств кандидатов (индивидуальное собеседование по вопросам, связанным с выполнением должностных обязанностей по вакантной должности муниципальной службы, на замещение которой претендует кандидат, или  тестирование).</w:t>
      </w:r>
    </w:p>
    <w:p w:rsidR="00C07CB8" w:rsidRDefault="00C07CB8">
      <w:pPr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Сведения о вопросах индивидуального собеседования и вопросах тестирования в пользу любого кандидата до начала официального проведения соответствующей конкурсной процедуры не подлежат разглашению.</w:t>
      </w:r>
    </w:p>
    <w:p w:rsidR="00C07CB8" w:rsidRDefault="00C07CB8">
      <w:pPr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Решение конкурсной комиссии принимается в отсутствие кандидата и является основанием для назначения его на соответствующую вакантную должность муниципальной службы либо отказа в таком назначении.</w:t>
      </w:r>
    </w:p>
    <w:p w:rsidR="00C07CB8" w:rsidRDefault="00C07CB8">
      <w:pPr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Перечень документов, представляемых гражданином для участия в конкурсе:</w:t>
      </w:r>
    </w:p>
    <w:p w:rsidR="00C07CB8" w:rsidRDefault="00C07CB8">
      <w:pPr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-собственноручно заполненная и подписанная анкета по утвержденной форме;</w:t>
      </w:r>
    </w:p>
    <w:p w:rsidR="00C07CB8" w:rsidRDefault="00C07CB8">
      <w:pPr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-копия паспорта или заменяющего его документа (соответствующий документ предъявляется лично по прибытии на конкурс);</w:t>
      </w:r>
    </w:p>
    <w:p w:rsidR="00C07CB8" w:rsidRDefault="00C07CB8">
      <w:pPr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-копии документов, подтверждающих необходимое профессиональное образование, стаж работы и квалификацию, а также по желанию гражданина – о присвоении ученой степени, ученого звания, копию трудовой книжки, заверенные нотариально или кадровыми службами по месту работы (службы);</w:t>
      </w:r>
    </w:p>
    <w:p w:rsidR="00C07CB8" w:rsidRDefault="00C07CB8">
      <w:pPr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-копия страхового свидетельства обязательного пенсионного страхования, за исключением случаев, когда трудовой договор (контракт) заключается впервые;</w:t>
      </w:r>
    </w:p>
    <w:p w:rsidR="00C07CB8" w:rsidRDefault="00C07CB8">
      <w:pPr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-копия свидетельства о постановке физического лица на учет в налоговом органе по месту жительства на территории Российской Федерации;</w:t>
      </w:r>
    </w:p>
    <w:p w:rsidR="00C07CB8" w:rsidRDefault="00C07CB8">
      <w:pPr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-копии документов воинского учета- для военнообязанных и лиц, подлежащих призыву на военную службу;</w:t>
      </w:r>
    </w:p>
    <w:p w:rsidR="00C07CB8" w:rsidRDefault="00C07CB8">
      <w:pPr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заключение медицинского учреждения об отсутствии заболевания, препятствующего поступлению на муниципальную службу по форме №001-ГС/у, утвержденной Минздравсоцразвития России.</w:t>
      </w:r>
    </w:p>
    <w:p w:rsidR="00C07CB8" w:rsidRDefault="00C07CB8">
      <w:pPr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Кандидат имеет право по своей инициативе предоставить конкурсной комиссии и иные документы, характеризующие его профессиональную подготовку, трудовую (служебную) деятельность гражданина, заверенную нотариально или по месту работы (службы), рекомендательные письма с прежних мест работы, характеристики, документы о повышении квалификации и др.</w:t>
      </w:r>
    </w:p>
    <w:p w:rsidR="00C07CB8" w:rsidRDefault="00C07CB8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Приём документов производится в понедельник – четверг с 8 – 30 до 13 – 00, с 14 – 00 до 17 – 45, в пятницу с 8 – 30 до 13 – 00, с 14 – 00 до 16 – 30.</w:t>
      </w:r>
    </w:p>
    <w:p w:rsidR="00C07CB8" w:rsidRDefault="00C07CB8">
      <w:pPr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Местонахождение комиссии, день окончания приема документов:</w:t>
      </w:r>
    </w:p>
    <w:p w:rsidR="00C07CB8" w:rsidRDefault="00C07CB8">
      <w:pPr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Брянская область, Унечский район, с.Павловка, ул. Школьная, д1, Павловская сельская администрация:</w:t>
      </w:r>
    </w:p>
    <w:p w:rsidR="00C07CB8" w:rsidRDefault="00C07CB8">
      <w:pPr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Прием документов заканчивается  14 июня 2016 года</w:t>
      </w:r>
    </w:p>
    <w:p w:rsidR="00C07CB8" w:rsidRDefault="00C07CB8">
      <w:pPr>
        <w:spacing w:line="36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Дополнительную информацию можно получить по телефону: 94-4-24,</w:t>
      </w:r>
    </w:p>
    <w:p w:rsidR="00C07CB8" w:rsidRDefault="00C07CB8">
      <w:pPr>
        <w:spacing w:line="36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Проект трудового договора прилагается.</w:t>
      </w:r>
    </w:p>
    <w:p w:rsidR="00C07CB8" w:rsidRDefault="00C07CB8">
      <w:pPr>
        <w:jc w:val="both"/>
        <w:rPr>
          <w:rFonts w:ascii="Times New Roman" w:hAnsi="Times New Roman"/>
          <w:sz w:val="24"/>
        </w:rPr>
      </w:pPr>
    </w:p>
    <w:p w:rsidR="00C07CB8" w:rsidRDefault="00C07CB8">
      <w:pPr>
        <w:tabs>
          <w:tab w:val="left" w:pos="7632"/>
        </w:tabs>
        <w:rPr>
          <w:rFonts w:ascii="Times New Roman" w:hAnsi="Times New Roman"/>
          <w:sz w:val="24"/>
        </w:rPr>
      </w:pPr>
    </w:p>
    <w:p w:rsidR="00C07CB8" w:rsidRDefault="00C07CB8">
      <w:pPr>
        <w:tabs>
          <w:tab w:val="left" w:pos="7632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И.О.Главы Павловской сельской администрации</w:t>
      </w:r>
      <w:r>
        <w:rPr>
          <w:rFonts w:ascii="Times New Roman" w:hAnsi="Times New Roman"/>
          <w:sz w:val="24"/>
        </w:rPr>
        <w:tab/>
        <w:t>Е.А.Мельникова</w:t>
      </w:r>
    </w:p>
    <w:p w:rsidR="00C07CB8" w:rsidRDefault="00C07CB8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C07CB8" w:rsidRDefault="00C07CB8">
      <w:pPr>
        <w:spacing w:line="36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ПРОЕКТ</w:t>
      </w:r>
    </w:p>
    <w:p w:rsidR="00C07CB8" w:rsidRDefault="00C07CB8">
      <w:pPr>
        <w:spacing w:line="36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ТРУДОВОЙ ДОГОВОР</w:t>
      </w:r>
    </w:p>
    <w:p w:rsidR="00C07CB8" w:rsidRDefault="00C07CB8">
      <w:pPr>
        <w:spacing w:line="360" w:lineRule="auto"/>
        <w:jc w:val="both"/>
        <w:rPr>
          <w:rFonts w:ascii="Times New Roman" w:hAnsi="Times New Roman"/>
          <w:sz w:val="24"/>
        </w:rPr>
      </w:pPr>
    </w:p>
    <w:p w:rsidR="00C07CB8" w:rsidRDefault="00C07CB8">
      <w:pPr>
        <w:numPr>
          <w:ilvl w:val="0"/>
          <w:numId w:val="1"/>
        </w:numPr>
        <w:ind w:left="720" w:hanging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Предприятие (организация) _______________________________________________</w:t>
      </w:r>
    </w:p>
    <w:p w:rsidR="00C07CB8" w:rsidRDefault="00C07CB8">
      <w:pPr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(</w:t>
      </w:r>
      <w:r>
        <w:rPr>
          <w:rFonts w:ascii="Times New Roman" w:hAnsi="Times New Roman"/>
        </w:rPr>
        <w:t>наименование)</w:t>
      </w:r>
    </w:p>
    <w:p w:rsidR="00C07CB8" w:rsidRDefault="00C07CB8">
      <w:pPr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лице ____________________________________________________________________</w:t>
      </w:r>
    </w:p>
    <w:p w:rsidR="00C07CB8" w:rsidRDefault="00C07CB8">
      <w:pPr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                                                    </w:t>
      </w:r>
      <w:r>
        <w:rPr>
          <w:rFonts w:ascii="Times New Roman" w:hAnsi="Times New Roman"/>
        </w:rPr>
        <w:t>(должность, Ф.И.О.)</w:t>
      </w:r>
    </w:p>
    <w:p w:rsidR="00C07CB8" w:rsidRDefault="00C07CB8">
      <w:pPr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именуемый в дальнейшем «Работодатель» и «Работник», заключили настоящий договор о нижеследующем</w:t>
      </w:r>
    </w:p>
    <w:p w:rsidR="00C07CB8" w:rsidRDefault="00C07CB8">
      <w:pPr>
        <w:numPr>
          <w:ilvl w:val="0"/>
          <w:numId w:val="2"/>
        </w:numPr>
        <w:ind w:left="720" w:hanging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«Работник» _____________________________________________________________</w:t>
      </w:r>
    </w:p>
    <w:p w:rsidR="00C07CB8" w:rsidRDefault="00C07CB8">
      <w:pPr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(Ф.И.О.)</w:t>
      </w:r>
    </w:p>
    <w:p w:rsidR="00C07CB8" w:rsidRDefault="00C07CB8">
      <w:pPr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Принимается на работу ______________________________________________________</w:t>
      </w:r>
    </w:p>
    <w:p w:rsidR="00C07CB8" w:rsidRDefault="00C07CB8">
      <w:pPr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                                             </w:t>
      </w:r>
      <w:r>
        <w:rPr>
          <w:rFonts w:ascii="Times New Roman" w:hAnsi="Times New Roman"/>
        </w:rPr>
        <w:t>(наименование структурного подразделения)</w:t>
      </w:r>
    </w:p>
    <w:p w:rsidR="00C07CB8" w:rsidRDefault="00C07CB8">
      <w:pPr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</w:t>
      </w:r>
    </w:p>
    <w:p w:rsidR="00C07CB8" w:rsidRDefault="00C07CB8">
      <w:pPr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по профессии, должности</w:t>
      </w:r>
      <w:r>
        <w:rPr>
          <w:rFonts w:ascii="Times New Roman" w:hAnsi="Times New Roman"/>
        </w:rPr>
        <w:t>______________________________________________________</w:t>
      </w:r>
    </w:p>
    <w:p w:rsidR="00C07CB8" w:rsidRDefault="00C07CB8">
      <w:pPr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(полное наименование профессии, должности)</w:t>
      </w:r>
    </w:p>
    <w:p w:rsidR="00C07CB8" w:rsidRDefault="00C07CB8">
      <w:pPr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Квалификации______________________________________________________________</w:t>
      </w:r>
    </w:p>
    <w:p w:rsidR="00C07CB8" w:rsidRDefault="00C07CB8">
      <w:pPr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(разряд, квалификационная категория)</w:t>
      </w:r>
    </w:p>
    <w:p w:rsidR="00C07CB8" w:rsidRDefault="00C07CB8">
      <w:pPr>
        <w:numPr>
          <w:ilvl w:val="0"/>
          <w:numId w:val="3"/>
        </w:numPr>
        <w:ind w:left="720" w:hanging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Договор является:</w:t>
      </w:r>
    </w:p>
    <w:p w:rsidR="00C07CB8" w:rsidRDefault="00C07CB8">
      <w:pPr>
        <w:ind w:left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договором по основной работе</w:t>
      </w:r>
    </w:p>
    <w:p w:rsidR="00C07CB8" w:rsidRDefault="00C07CB8">
      <w:pPr>
        <w:ind w:left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договором по совместительству</w:t>
      </w:r>
    </w:p>
    <w:p w:rsidR="00C07CB8" w:rsidRDefault="00C07CB8">
      <w:pPr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(нужное подчеркнуть)</w:t>
      </w:r>
    </w:p>
    <w:p w:rsidR="00C07CB8" w:rsidRDefault="00C07CB8">
      <w:pPr>
        <w:numPr>
          <w:ilvl w:val="0"/>
          <w:numId w:val="4"/>
        </w:numPr>
        <w:ind w:left="720" w:hanging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Вид договора:</w:t>
      </w:r>
    </w:p>
    <w:p w:rsidR="00C07CB8" w:rsidRDefault="00C07CB8">
      <w:pPr>
        <w:ind w:left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неопределенный срок (бессрочный)</w:t>
      </w:r>
    </w:p>
    <w:p w:rsidR="00C07CB8" w:rsidRDefault="00C07CB8">
      <w:pPr>
        <w:ind w:left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определенный срок ___________________________________________________</w:t>
      </w:r>
    </w:p>
    <w:p w:rsidR="00C07CB8" w:rsidRDefault="00C07CB8">
      <w:pPr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                                              </w:t>
      </w:r>
      <w:r>
        <w:rPr>
          <w:rFonts w:ascii="Times New Roman" w:hAnsi="Times New Roman"/>
        </w:rPr>
        <w:t>(указать причину заключения срочного договора)</w:t>
      </w:r>
    </w:p>
    <w:p w:rsidR="00C07CB8" w:rsidRDefault="00C07CB8">
      <w:pPr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На время выполнения определенной работы</w:t>
      </w:r>
      <w:r>
        <w:rPr>
          <w:rFonts w:ascii="Times New Roman" w:hAnsi="Times New Roman"/>
        </w:rPr>
        <w:t xml:space="preserve"> __________________________________</w:t>
      </w:r>
    </w:p>
    <w:p w:rsidR="00C07CB8" w:rsidRDefault="00C07CB8">
      <w:pPr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(указать кокой)</w:t>
      </w:r>
    </w:p>
    <w:p w:rsidR="00C07CB8" w:rsidRDefault="00C07CB8">
      <w:pPr>
        <w:numPr>
          <w:ilvl w:val="0"/>
          <w:numId w:val="5"/>
        </w:numPr>
        <w:ind w:left="720"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Срок действия договора:</w:t>
      </w:r>
    </w:p>
    <w:p w:rsidR="00C07CB8" w:rsidRDefault="00C07CB8">
      <w:pPr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Начало работы_______________________</w:t>
      </w:r>
    </w:p>
    <w:p w:rsidR="00C07CB8" w:rsidRDefault="00C07CB8">
      <w:pPr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Окончание работы:____________________</w:t>
      </w:r>
    </w:p>
    <w:p w:rsidR="00C07CB8" w:rsidRDefault="00C07CB8">
      <w:pPr>
        <w:numPr>
          <w:ilvl w:val="0"/>
          <w:numId w:val="6"/>
        </w:numPr>
        <w:ind w:left="720" w:hanging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Срок испытания:</w:t>
      </w:r>
    </w:p>
    <w:p w:rsidR="00C07CB8" w:rsidRDefault="00C07CB8">
      <w:pPr>
        <w:ind w:left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а) без испытания</w:t>
      </w:r>
    </w:p>
    <w:p w:rsidR="00C07CB8" w:rsidRDefault="00C07CB8">
      <w:pPr>
        <w:ind w:left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б) _________________________________________</w:t>
      </w:r>
    </w:p>
    <w:p w:rsidR="00C07CB8" w:rsidRDefault="00C07CB8">
      <w:pPr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(продолжительность испытательного срока)</w:t>
      </w:r>
    </w:p>
    <w:p w:rsidR="00C07CB8" w:rsidRDefault="00C07CB8">
      <w:pPr>
        <w:numPr>
          <w:ilvl w:val="0"/>
          <w:numId w:val="7"/>
        </w:numPr>
        <w:ind w:left="720"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Обязанности «Работника»:</w:t>
      </w:r>
    </w:p>
    <w:p w:rsidR="00C07CB8" w:rsidRDefault="00C07CB8">
      <w:pPr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Добросовестно выполнять обязанности в соответствии с должностной инструкцией, инструкцией по рабочим местам, сменным заданием (нужное подчеркнуть);</w:t>
      </w:r>
    </w:p>
    <w:p w:rsidR="00C07CB8" w:rsidRDefault="00C07CB8">
      <w:pPr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Выполнять дополнительные  работы по смежным профессиям, а также по указаниям руководителя;</w:t>
      </w:r>
    </w:p>
    <w:p w:rsidR="00C07CB8" w:rsidRDefault="00C07CB8">
      <w:pPr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Выполнять установленные Правила внутреннего трудового распорядка дня.</w:t>
      </w:r>
    </w:p>
    <w:p w:rsidR="00C07CB8" w:rsidRDefault="00C07CB8">
      <w:pPr>
        <w:numPr>
          <w:ilvl w:val="0"/>
          <w:numId w:val="8"/>
        </w:numPr>
        <w:ind w:left="720"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«Работодатель» обязуется организовать  труд «Работника», создать условия для безопасного   и эффективного труда, оборудовать рабочее место в соответствии с правилами охраны труда и техники безопасности, своевременно выплачивать обусловленную договором заработную плату.</w:t>
      </w:r>
    </w:p>
    <w:p w:rsidR="00C07CB8" w:rsidRDefault="00C07CB8">
      <w:pPr>
        <w:numPr>
          <w:ilvl w:val="0"/>
          <w:numId w:val="8"/>
        </w:numPr>
        <w:ind w:left="720"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Характеристика условий труда, компенсации и льготы «Работнику» за работу в тяжелых, вредных и (или) опасных условиях___________________________________________</w:t>
      </w:r>
    </w:p>
    <w:p w:rsidR="00C07CB8" w:rsidRDefault="00C07CB8">
      <w:pPr>
        <w:numPr>
          <w:ilvl w:val="0"/>
          <w:numId w:val="8"/>
        </w:numPr>
        <w:ind w:left="720"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Виды и условия социального страхования (непосредственно связанные с трудовой деятельностью____________________________________________________________</w:t>
      </w:r>
    </w:p>
    <w:p w:rsidR="00C07CB8" w:rsidRDefault="00C07CB8">
      <w:pPr>
        <w:numPr>
          <w:ilvl w:val="0"/>
          <w:numId w:val="8"/>
        </w:numPr>
        <w:ind w:left="720"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Выдача «Работнику» в соответствии с установленными нормами спецодежды, спецобуви и других средств индивидуальной защиты за счет средств «Работодателя»</w:t>
      </w:r>
    </w:p>
    <w:p w:rsidR="00C07CB8" w:rsidRDefault="00C07CB8">
      <w:pPr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(перечень) _______________________________________________________________</w:t>
      </w:r>
    </w:p>
    <w:p w:rsidR="00C07CB8" w:rsidRDefault="00C07CB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12.Особенности режима рабочего времени:</w:t>
      </w:r>
    </w:p>
    <w:p w:rsidR="00C07CB8" w:rsidRDefault="00C07CB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-неполный рабочий день_________________________</w:t>
      </w:r>
    </w:p>
    <w:p w:rsidR="00C07CB8" w:rsidRDefault="00C07CB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- неполная рабочая неделя _______________________</w:t>
      </w:r>
    </w:p>
    <w:p w:rsidR="00C07CB8" w:rsidRDefault="00C07CB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-  почасовая рабоа______________________________</w:t>
      </w:r>
    </w:p>
    <w:p w:rsidR="00C07CB8" w:rsidRDefault="00C07CB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13. «Работнику» устанавливается:</w:t>
      </w:r>
    </w:p>
    <w:p w:rsidR="00C07CB8" w:rsidRDefault="00C07CB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Должностной оклад (тарифная) ставка:</w:t>
      </w:r>
    </w:p>
    <w:p w:rsidR="00C07CB8" w:rsidRDefault="00C07CB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14. «Работнику устанавливается ежегодный отпуск продолжительностью: ______________</w:t>
      </w:r>
    </w:p>
    <w:p w:rsidR="00C07CB8" w:rsidRDefault="00C07CB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15. Другие условия договора связанные со спецификой труда________________________</w:t>
      </w:r>
    </w:p>
    <w:p w:rsidR="00C07CB8" w:rsidRDefault="00C07CB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16. «Работник» руководствуется в работе действующими законодательными, нормативными,          </w:t>
      </w:r>
    </w:p>
    <w:p w:rsidR="00C07CB8" w:rsidRDefault="00C07CB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правовыми актами и инструкциями по охране труда, Правилами внутреннего трудового </w:t>
      </w:r>
    </w:p>
    <w:p w:rsidR="00C07CB8" w:rsidRDefault="00C07CB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распорядка, распоряжениями администрации «Работодателя» и обязуется:</w:t>
      </w:r>
    </w:p>
    <w:p w:rsidR="00C07CB8" w:rsidRDefault="00C07CB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- соблюдать трудовую и производственную дисциплину, нормы, правила и инструкции</w:t>
      </w:r>
    </w:p>
    <w:p w:rsidR="00C07CB8" w:rsidRDefault="00C07CB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по охране труда;</w:t>
      </w:r>
    </w:p>
    <w:p w:rsidR="00C07CB8" w:rsidRDefault="00C07CB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- правильно применять коллективные и индивидуальные средства защиты;</w:t>
      </w:r>
    </w:p>
    <w:p w:rsidR="00C07CB8" w:rsidRDefault="00C07CB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- немедленно сообщать своему непосредственному руководителю о любом несчастном</w:t>
      </w:r>
    </w:p>
    <w:p w:rsidR="00C07CB8" w:rsidRDefault="00C07CB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случае, происшедшим на производстве, о признаках профессионального заболевания, а</w:t>
      </w:r>
    </w:p>
    <w:p w:rsidR="00C07CB8" w:rsidRDefault="00C07CB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также о ситуации, которая создает угрозу жизни и здоровью людей.</w:t>
      </w:r>
    </w:p>
    <w:p w:rsidR="00C07CB8" w:rsidRDefault="00C07CB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17. « Работник» имеет право на запрос о проведении независимой экспертизы условий труда на      </w:t>
      </w:r>
    </w:p>
    <w:p w:rsidR="00C07CB8" w:rsidRDefault="00C07CB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на своем рабочем месте.</w:t>
      </w:r>
    </w:p>
    <w:p w:rsidR="00C07CB8" w:rsidRDefault="00C07CB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18. Изменения и дополнения в данный договор вносятся по обоюдному согласию сторон.</w:t>
      </w:r>
    </w:p>
    <w:p w:rsidR="00C07CB8" w:rsidRDefault="00C07CB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</w:p>
    <w:p w:rsidR="00C07CB8" w:rsidRDefault="00C07CB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Адрес сторон и подписи:</w:t>
      </w:r>
    </w:p>
    <w:p w:rsidR="00C07CB8" w:rsidRDefault="00C07CB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«Работник»                                                            Предприятие (Работодатель)</w:t>
      </w:r>
    </w:p>
    <w:p w:rsidR="00C07CB8" w:rsidRDefault="00C07CB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____________________________                       ______________________________</w:t>
      </w:r>
    </w:p>
    <w:p w:rsidR="00C07CB8" w:rsidRDefault="00C07CB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Адрес:</w:t>
      </w:r>
    </w:p>
    <w:p w:rsidR="00C07CB8" w:rsidRDefault="00C07CB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Паспорт:</w:t>
      </w:r>
    </w:p>
    <w:p w:rsidR="00C07CB8" w:rsidRDefault="00C07CB8">
      <w:pPr>
        <w:spacing w:line="360" w:lineRule="auto"/>
        <w:rPr>
          <w:rFonts w:ascii="Arial" w:hAnsi="Arial" w:cs="Arial"/>
        </w:rPr>
      </w:pPr>
    </w:p>
    <w:sectPr w:rsidR="00C07CB8" w:rsidSect="00AC49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D1471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2F9C34DB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3C6B112B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4BF409B3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607F34DB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64C82788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691C20D1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7F0C4879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4"/>
  </w:num>
  <w:num w:numId="5">
    <w:abstractNumId w:val="2"/>
  </w:num>
  <w:num w:numId="6">
    <w:abstractNumId w:val="3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737C"/>
    <w:rsid w:val="002A737C"/>
    <w:rsid w:val="005A1BFA"/>
    <w:rsid w:val="00672881"/>
    <w:rsid w:val="007949FF"/>
    <w:rsid w:val="008178F5"/>
    <w:rsid w:val="00845FDC"/>
    <w:rsid w:val="00AC493D"/>
    <w:rsid w:val="00B013B5"/>
    <w:rsid w:val="00C07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9FF"/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3</Pages>
  <Words>1254</Words>
  <Characters>7150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3</cp:revision>
  <dcterms:created xsi:type="dcterms:W3CDTF">2016-05-06T15:07:00Z</dcterms:created>
  <dcterms:modified xsi:type="dcterms:W3CDTF">2016-05-06T15:14:00Z</dcterms:modified>
</cp:coreProperties>
</file>